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90065" w14:textId="5CDA92D2" w:rsidR="00B71982" w:rsidRPr="00E960BB" w:rsidRDefault="00CD6897" w:rsidP="00B71982">
      <w:pPr>
        <w:spacing w:line="240" w:lineRule="auto"/>
        <w:jc w:val="right"/>
        <w:rPr>
          <w:rFonts w:ascii="Corbel" w:hAnsi="Corbel"/>
          <w:bCs/>
          <w:i/>
        </w:rPr>
      </w:pPr>
      <w:r w:rsidRPr="00291907">
        <w:rPr>
          <w:rFonts w:ascii="Corbel" w:hAnsi="Corbel"/>
          <w:b/>
          <w:bCs/>
          <w:sz w:val="24"/>
          <w:szCs w:val="24"/>
        </w:rPr>
        <w:tab/>
      </w:r>
      <w:r w:rsidRPr="00291907">
        <w:rPr>
          <w:rFonts w:ascii="Corbel" w:hAnsi="Corbel"/>
          <w:b/>
          <w:bCs/>
          <w:sz w:val="24"/>
          <w:szCs w:val="24"/>
        </w:rPr>
        <w:tab/>
      </w:r>
      <w:r w:rsidRPr="00291907">
        <w:rPr>
          <w:rFonts w:ascii="Corbel" w:hAnsi="Corbel"/>
          <w:b/>
          <w:bCs/>
          <w:sz w:val="24"/>
          <w:szCs w:val="24"/>
        </w:rPr>
        <w:tab/>
      </w:r>
      <w:r w:rsidRPr="00291907">
        <w:rPr>
          <w:rFonts w:ascii="Corbel" w:hAnsi="Corbel"/>
          <w:b/>
          <w:bCs/>
          <w:sz w:val="24"/>
          <w:szCs w:val="24"/>
        </w:rPr>
        <w:tab/>
      </w:r>
      <w:r w:rsidRPr="00291907">
        <w:rPr>
          <w:rFonts w:ascii="Corbel" w:hAnsi="Corbel"/>
          <w:b/>
          <w:bCs/>
          <w:sz w:val="24"/>
          <w:szCs w:val="24"/>
        </w:rPr>
        <w:tab/>
      </w:r>
      <w:r w:rsidRPr="00291907">
        <w:rPr>
          <w:rFonts w:ascii="Corbel" w:hAnsi="Corbel"/>
          <w:b/>
          <w:bCs/>
          <w:sz w:val="24"/>
          <w:szCs w:val="24"/>
        </w:rPr>
        <w:tab/>
      </w:r>
      <w:r w:rsidR="00B71982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B71982" w:rsidRPr="00E960BB">
        <w:rPr>
          <w:rFonts w:ascii="Corbel" w:hAnsi="Corbel"/>
          <w:bCs/>
          <w:i/>
        </w:rPr>
        <w:t>UR  nr</w:t>
      </w:r>
      <w:proofErr w:type="gramEnd"/>
      <w:r w:rsidR="00B71982" w:rsidRPr="00E960BB">
        <w:rPr>
          <w:rFonts w:ascii="Corbel" w:hAnsi="Corbel"/>
          <w:bCs/>
          <w:i/>
        </w:rPr>
        <w:t xml:space="preserve"> </w:t>
      </w:r>
      <w:r w:rsidR="007D301C">
        <w:rPr>
          <w:rFonts w:ascii="Corbel" w:hAnsi="Corbel"/>
          <w:bCs/>
          <w:i/>
        </w:rPr>
        <w:t>61</w:t>
      </w:r>
      <w:r w:rsidR="00B71982" w:rsidRPr="00E960BB">
        <w:rPr>
          <w:rFonts w:ascii="Corbel" w:hAnsi="Corbel"/>
          <w:bCs/>
          <w:i/>
        </w:rPr>
        <w:t>/20</w:t>
      </w:r>
      <w:r w:rsidR="00B71982">
        <w:rPr>
          <w:rFonts w:ascii="Corbel" w:hAnsi="Corbel"/>
          <w:bCs/>
          <w:i/>
        </w:rPr>
        <w:t>2</w:t>
      </w:r>
      <w:r w:rsidR="007D301C">
        <w:rPr>
          <w:rFonts w:ascii="Corbel" w:hAnsi="Corbel"/>
          <w:bCs/>
          <w:i/>
        </w:rPr>
        <w:t>5</w:t>
      </w:r>
    </w:p>
    <w:p w14:paraId="5C2B369B" w14:textId="5593510B" w:rsidR="006E5D65" w:rsidRPr="00291907" w:rsidRDefault="006E5D65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00DAC735" w14:textId="77777777" w:rsidR="0085747A" w:rsidRPr="0029190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91907">
        <w:rPr>
          <w:rFonts w:ascii="Corbel" w:hAnsi="Corbel"/>
          <w:b/>
          <w:smallCaps/>
          <w:sz w:val="24"/>
          <w:szCs w:val="24"/>
        </w:rPr>
        <w:t>SYLABUS</w:t>
      </w:r>
    </w:p>
    <w:p w14:paraId="6418E922" w14:textId="259D4E60" w:rsidR="0085747A" w:rsidRPr="00291907" w:rsidRDefault="0071620A" w:rsidP="18C82971">
      <w:pPr>
        <w:spacing w:after="0" w:line="240" w:lineRule="exact"/>
        <w:jc w:val="center"/>
        <w:rPr>
          <w:rFonts w:ascii="Corbel" w:hAnsi="Corbel"/>
          <w:i/>
          <w:iCs/>
          <w:smallCaps/>
          <w:color w:val="000000" w:themeColor="text1"/>
          <w:sz w:val="24"/>
          <w:szCs w:val="24"/>
        </w:rPr>
      </w:pPr>
      <w:r w:rsidRPr="18C82971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18C82971">
        <w:rPr>
          <w:rFonts w:ascii="Corbel" w:hAnsi="Corbel"/>
          <w:i/>
          <w:iCs/>
          <w:smallCaps/>
          <w:color w:val="FF0000"/>
          <w:sz w:val="24"/>
          <w:szCs w:val="24"/>
        </w:rPr>
        <w:t xml:space="preserve"> </w:t>
      </w:r>
      <w:r w:rsidR="0004087B">
        <w:rPr>
          <w:rFonts w:ascii="Corbel" w:hAnsi="Corbel"/>
          <w:i/>
          <w:smallCaps/>
          <w:sz w:val="24"/>
          <w:szCs w:val="24"/>
        </w:rPr>
        <w:t>202</w:t>
      </w:r>
      <w:r w:rsidR="007D301C">
        <w:rPr>
          <w:rFonts w:ascii="Corbel" w:hAnsi="Corbel"/>
          <w:i/>
          <w:smallCaps/>
          <w:sz w:val="24"/>
          <w:szCs w:val="24"/>
        </w:rPr>
        <w:t>5</w:t>
      </w:r>
      <w:r w:rsidR="0004087B">
        <w:rPr>
          <w:rFonts w:ascii="Corbel" w:hAnsi="Corbel"/>
          <w:i/>
          <w:smallCaps/>
          <w:sz w:val="24"/>
          <w:szCs w:val="24"/>
        </w:rPr>
        <w:t>-202</w:t>
      </w:r>
      <w:r w:rsidR="007D301C">
        <w:rPr>
          <w:rFonts w:ascii="Corbel" w:hAnsi="Corbel"/>
          <w:i/>
          <w:smallCaps/>
          <w:sz w:val="24"/>
          <w:szCs w:val="24"/>
        </w:rPr>
        <w:t>8</w:t>
      </w:r>
    </w:p>
    <w:p w14:paraId="71B67AC8" w14:textId="6B2DC866" w:rsidR="00445970" w:rsidRPr="00BE50AC" w:rsidRDefault="00445970" w:rsidP="00992F4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18C82971">
        <w:rPr>
          <w:rFonts w:ascii="Corbel" w:hAnsi="Corbel"/>
          <w:sz w:val="20"/>
          <w:szCs w:val="20"/>
        </w:rPr>
        <w:t xml:space="preserve">Rok </w:t>
      </w:r>
      <w:proofErr w:type="gramStart"/>
      <w:r w:rsidRPr="18C82971">
        <w:rPr>
          <w:rFonts w:ascii="Corbel" w:hAnsi="Corbel"/>
          <w:sz w:val="20"/>
          <w:szCs w:val="20"/>
        </w:rPr>
        <w:t xml:space="preserve">akademicki  </w:t>
      </w:r>
      <w:r w:rsidR="00D230AE" w:rsidRPr="18C82971">
        <w:rPr>
          <w:rFonts w:ascii="Corbel" w:hAnsi="Corbel"/>
          <w:sz w:val="20"/>
          <w:szCs w:val="20"/>
        </w:rPr>
        <w:t>202</w:t>
      </w:r>
      <w:r w:rsidR="007D301C">
        <w:rPr>
          <w:rFonts w:ascii="Corbel" w:hAnsi="Corbel"/>
          <w:sz w:val="20"/>
          <w:szCs w:val="20"/>
        </w:rPr>
        <w:t>7</w:t>
      </w:r>
      <w:proofErr w:type="gramEnd"/>
      <w:r w:rsidR="00D230AE" w:rsidRPr="18C82971">
        <w:rPr>
          <w:rFonts w:ascii="Corbel" w:hAnsi="Corbel"/>
          <w:sz w:val="20"/>
          <w:szCs w:val="20"/>
        </w:rPr>
        <w:t>/202</w:t>
      </w:r>
      <w:r w:rsidR="007D301C">
        <w:rPr>
          <w:rFonts w:ascii="Corbel" w:hAnsi="Corbel"/>
          <w:sz w:val="20"/>
          <w:szCs w:val="20"/>
        </w:rPr>
        <w:t>8</w:t>
      </w:r>
    </w:p>
    <w:p w14:paraId="00913CA0" w14:textId="77777777" w:rsidR="0085747A" w:rsidRPr="0029190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ECF843D" w14:textId="77777777" w:rsidR="0085747A" w:rsidRPr="0029190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91907">
        <w:rPr>
          <w:rFonts w:ascii="Corbel" w:hAnsi="Corbel"/>
          <w:szCs w:val="24"/>
        </w:rPr>
        <w:t xml:space="preserve">1. </w:t>
      </w:r>
      <w:r w:rsidR="0085747A" w:rsidRPr="00291907">
        <w:rPr>
          <w:rFonts w:ascii="Corbel" w:hAnsi="Corbel"/>
          <w:szCs w:val="24"/>
        </w:rPr>
        <w:t xml:space="preserve">Podstawowe </w:t>
      </w:r>
      <w:r w:rsidR="00445970" w:rsidRPr="00291907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91907" w14:paraId="0F35349E" w14:textId="77777777" w:rsidTr="007D301C">
        <w:tc>
          <w:tcPr>
            <w:tcW w:w="2694" w:type="dxa"/>
            <w:vAlign w:val="center"/>
          </w:tcPr>
          <w:p w14:paraId="5A110841" w14:textId="77777777" w:rsidR="0085747A" w:rsidRPr="0029190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7680BA" w14:textId="77777777" w:rsidR="0085747A" w:rsidRPr="00291907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Zarządzanie projektami</w:t>
            </w:r>
          </w:p>
        </w:tc>
      </w:tr>
      <w:tr w:rsidR="0085747A" w:rsidRPr="00291907" w14:paraId="218855AD" w14:textId="77777777" w:rsidTr="007D301C">
        <w:tc>
          <w:tcPr>
            <w:tcW w:w="2694" w:type="dxa"/>
            <w:vAlign w:val="center"/>
          </w:tcPr>
          <w:p w14:paraId="07304B19" w14:textId="77777777" w:rsidR="0085747A" w:rsidRPr="0029190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9190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2BDAC50" w14:textId="77777777" w:rsidR="0085747A" w:rsidRPr="00291907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E/I/EUB/C-1.5 b</w:t>
            </w:r>
          </w:p>
        </w:tc>
      </w:tr>
      <w:tr w:rsidR="007D301C" w:rsidRPr="00291907" w14:paraId="2107E99E" w14:textId="77777777" w:rsidTr="007D301C">
        <w:tc>
          <w:tcPr>
            <w:tcW w:w="2694" w:type="dxa"/>
            <w:vAlign w:val="center"/>
          </w:tcPr>
          <w:p w14:paraId="064B94CF" w14:textId="77777777" w:rsidR="007D301C" w:rsidRPr="00291907" w:rsidRDefault="007D301C" w:rsidP="007D301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1C987D34" w14:textId="0C022D25" w:rsidR="007D301C" w:rsidRPr="00291907" w:rsidRDefault="007D301C" w:rsidP="007D30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7D301C" w:rsidRPr="00291907" w14:paraId="25819685" w14:textId="77777777" w:rsidTr="007D301C">
        <w:tc>
          <w:tcPr>
            <w:tcW w:w="2694" w:type="dxa"/>
            <w:vAlign w:val="center"/>
          </w:tcPr>
          <w:p w14:paraId="479A0EF1" w14:textId="77777777" w:rsidR="007D301C" w:rsidRPr="00291907" w:rsidRDefault="007D301C" w:rsidP="007D30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C3C0465" w14:textId="43D5CE51" w:rsidR="007D301C" w:rsidRPr="00291907" w:rsidRDefault="007D301C" w:rsidP="007D30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291907" w14:paraId="366658FE" w14:textId="77777777" w:rsidTr="007D301C">
        <w:tc>
          <w:tcPr>
            <w:tcW w:w="2694" w:type="dxa"/>
            <w:vAlign w:val="center"/>
          </w:tcPr>
          <w:p w14:paraId="777841A8" w14:textId="77777777" w:rsidR="0085747A" w:rsidRPr="0029190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7BC5F6" w14:textId="77777777" w:rsidR="0085747A" w:rsidRPr="00291907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291907" w14:paraId="310B3A0E" w14:textId="77777777" w:rsidTr="007D301C">
        <w:tc>
          <w:tcPr>
            <w:tcW w:w="2694" w:type="dxa"/>
            <w:vAlign w:val="center"/>
          </w:tcPr>
          <w:p w14:paraId="0F70CDF6" w14:textId="77777777" w:rsidR="0085747A" w:rsidRPr="00291907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9A06FE" w14:textId="41948974" w:rsidR="0085747A" w:rsidRPr="00291907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BE50A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291907" w14:paraId="082C4806" w14:textId="77777777" w:rsidTr="007D301C">
        <w:tc>
          <w:tcPr>
            <w:tcW w:w="2694" w:type="dxa"/>
            <w:vAlign w:val="center"/>
          </w:tcPr>
          <w:p w14:paraId="16BF07A0" w14:textId="77777777" w:rsidR="0085747A" w:rsidRPr="0029190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994451D" w14:textId="77777777" w:rsidR="0085747A" w:rsidRPr="00291907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291907" w14:paraId="6848F90B" w14:textId="77777777" w:rsidTr="007D301C">
        <w:tc>
          <w:tcPr>
            <w:tcW w:w="2694" w:type="dxa"/>
            <w:vAlign w:val="center"/>
          </w:tcPr>
          <w:p w14:paraId="25D3C388" w14:textId="77777777" w:rsidR="0085747A" w:rsidRPr="0029190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800F878" w14:textId="31368EA5" w:rsidR="0085747A" w:rsidRPr="00831849" w:rsidRDefault="008318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31849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291907" w14:paraId="3ECA2633" w14:textId="77777777" w:rsidTr="007D301C">
        <w:tc>
          <w:tcPr>
            <w:tcW w:w="2694" w:type="dxa"/>
            <w:vAlign w:val="center"/>
          </w:tcPr>
          <w:p w14:paraId="528718F3" w14:textId="77777777" w:rsidR="0085747A" w:rsidRPr="0029190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91907">
              <w:rPr>
                <w:rFonts w:ascii="Corbel" w:hAnsi="Corbel"/>
                <w:sz w:val="24"/>
                <w:szCs w:val="24"/>
              </w:rPr>
              <w:t>/y</w:t>
            </w:r>
            <w:r w:rsidRPr="00291907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3D50915" w14:textId="5C1FF1F4" w:rsidR="0085747A" w:rsidRPr="00291907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III</w:t>
            </w:r>
            <w:r w:rsidR="00BE50AC">
              <w:rPr>
                <w:rFonts w:ascii="Corbel" w:hAnsi="Corbel"/>
                <w:b w:val="0"/>
                <w:color w:val="auto"/>
                <w:sz w:val="24"/>
                <w:szCs w:val="24"/>
              </w:rPr>
              <w:t>/6</w:t>
            </w:r>
          </w:p>
        </w:tc>
      </w:tr>
      <w:tr w:rsidR="0085747A" w:rsidRPr="00291907" w14:paraId="7017C019" w14:textId="77777777" w:rsidTr="007D301C">
        <w:tc>
          <w:tcPr>
            <w:tcW w:w="2694" w:type="dxa"/>
            <w:vAlign w:val="center"/>
          </w:tcPr>
          <w:p w14:paraId="6C283583" w14:textId="77777777" w:rsidR="0085747A" w:rsidRPr="0029190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99CB43" w14:textId="77777777" w:rsidR="0085747A" w:rsidRPr="00291907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291907" w14:paraId="1E1A49C5" w14:textId="77777777" w:rsidTr="007D301C">
        <w:tc>
          <w:tcPr>
            <w:tcW w:w="2694" w:type="dxa"/>
            <w:vAlign w:val="center"/>
          </w:tcPr>
          <w:p w14:paraId="5A317B76" w14:textId="77777777" w:rsidR="00923D7D" w:rsidRPr="00291907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5A4BCA" w14:textId="77777777" w:rsidR="00923D7D" w:rsidRPr="00291907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91907" w14:paraId="56E7135B" w14:textId="77777777" w:rsidTr="007D301C">
        <w:tc>
          <w:tcPr>
            <w:tcW w:w="2694" w:type="dxa"/>
            <w:vAlign w:val="center"/>
          </w:tcPr>
          <w:p w14:paraId="718CC5AF" w14:textId="77777777" w:rsidR="0085747A" w:rsidRPr="0029190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088B07A" w14:textId="77777777" w:rsidR="0085747A" w:rsidRPr="00291907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Teresa Miś prof. UR</w:t>
            </w:r>
          </w:p>
        </w:tc>
      </w:tr>
      <w:tr w:rsidR="0085747A" w:rsidRPr="00291907" w14:paraId="2770A1B9" w14:textId="77777777" w:rsidTr="007D301C">
        <w:tc>
          <w:tcPr>
            <w:tcW w:w="2694" w:type="dxa"/>
            <w:vAlign w:val="center"/>
          </w:tcPr>
          <w:p w14:paraId="79DE7E7E" w14:textId="77777777" w:rsidR="0085747A" w:rsidRPr="0029190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A7B250" w14:textId="7F40ED0C" w:rsidR="0085747A" w:rsidRPr="00291907" w:rsidRDefault="00D230AE" w:rsidP="008B7A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Teresa Miś prof. UR</w:t>
            </w:r>
          </w:p>
        </w:tc>
      </w:tr>
    </w:tbl>
    <w:p w14:paraId="26F8F6F2" w14:textId="50920A83" w:rsidR="0085747A" w:rsidRPr="00291907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91907">
        <w:rPr>
          <w:rFonts w:ascii="Corbel" w:hAnsi="Corbel"/>
          <w:sz w:val="24"/>
          <w:szCs w:val="24"/>
        </w:rPr>
        <w:t xml:space="preserve">* </w:t>
      </w:r>
      <w:r w:rsidRPr="00291907">
        <w:rPr>
          <w:rFonts w:ascii="Corbel" w:hAnsi="Corbel"/>
          <w:i/>
          <w:sz w:val="24"/>
          <w:szCs w:val="24"/>
        </w:rPr>
        <w:t>-</w:t>
      </w:r>
      <w:r w:rsidR="00B90885" w:rsidRPr="0029190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91907">
        <w:rPr>
          <w:rFonts w:ascii="Corbel" w:hAnsi="Corbel"/>
          <w:b w:val="0"/>
          <w:sz w:val="24"/>
          <w:szCs w:val="24"/>
        </w:rPr>
        <w:t>e,</w:t>
      </w:r>
      <w:r w:rsidR="00BE50AC">
        <w:rPr>
          <w:rFonts w:ascii="Corbel" w:hAnsi="Corbel"/>
          <w:b w:val="0"/>
          <w:sz w:val="24"/>
          <w:szCs w:val="24"/>
        </w:rPr>
        <w:t xml:space="preserve"> </w:t>
      </w:r>
      <w:r w:rsidRPr="0029190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91907">
        <w:rPr>
          <w:rFonts w:ascii="Corbel" w:hAnsi="Corbel"/>
          <w:b w:val="0"/>
          <w:i/>
          <w:sz w:val="24"/>
          <w:szCs w:val="24"/>
        </w:rPr>
        <w:t>w Jednostce</w:t>
      </w:r>
    </w:p>
    <w:p w14:paraId="370A70ED" w14:textId="77777777" w:rsidR="0085747A" w:rsidRPr="00291907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91907">
        <w:rPr>
          <w:rFonts w:ascii="Corbel" w:hAnsi="Corbel"/>
          <w:sz w:val="24"/>
          <w:szCs w:val="24"/>
        </w:rPr>
        <w:t>1.</w:t>
      </w:r>
      <w:r w:rsidR="00E22FBC" w:rsidRPr="00291907">
        <w:rPr>
          <w:rFonts w:ascii="Corbel" w:hAnsi="Corbel"/>
          <w:sz w:val="24"/>
          <w:szCs w:val="24"/>
        </w:rPr>
        <w:t>1</w:t>
      </w:r>
      <w:r w:rsidRPr="0029190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69AF7E9" w14:textId="77777777" w:rsidR="00923D7D" w:rsidRPr="0029190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291907" w14:paraId="26FAE556" w14:textId="77777777" w:rsidTr="18C8297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67E2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Semestr</w:t>
            </w:r>
          </w:p>
          <w:p w14:paraId="100F1276" w14:textId="77777777" w:rsidR="00015B8F" w:rsidRPr="0029190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(</w:t>
            </w:r>
            <w:r w:rsidR="00363F78" w:rsidRPr="0029190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E5AD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E927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45B3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B747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CAB4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1FCC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CF17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9A78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C3C4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91907">
              <w:rPr>
                <w:rFonts w:ascii="Corbel" w:hAnsi="Corbel"/>
                <w:b/>
                <w:szCs w:val="24"/>
              </w:rPr>
              <w:t>Liczba pkt</w:t>
            </w:r>
            <w:r w:rsidR="00B90885" w:rsidRPr="00291907">
              <w:rPr>
                <w:rFonts w:ascii="Corbel" w:hAnsi="Corbel"/>
                <w:b/>
                <w:szCs w:val="24"/>
              </w:rPr>
              <w:t>.</w:t>
            </w:r>
            <w:r w:rsidRPr="0029190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91907" w14:paraId="2620C36A" w14:textId="77777777" w:rsidTr="18C8297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D163" w14:textId="51C7BBAD" w:rsidR="00015B8F" w:rsidRPr="00291907" w:rsidRDefault="00BE50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7ED4" w14:textId="77777777" w:rsidR="00015B8F" w:rsidRPr="0029190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903E" w14:textId="3A0DD946" w:rsidR="00015B8F" w:rsidRPr="00291907" w:rsidRDefault="008318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636E" w14:textId="77777777" w:rsidR="00015B8F" w:rsidRPr="0029190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42AF" w14:textId="77777777" w:rsidR="00015B8F" w:rsidRPr="0029190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179B" w14:textId="77777777" w:rsidR="00015B8F" w:rsidRPr="0029190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5B98" w14:textId="77777777" w:rsidR="00015B8F" w:rsidRPr="0029190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983A" w14:textId="77777777" w:rsidR="00015B8F" w:rsidRPr="0029190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EA3F" w14:textId="77777777" w:rsidR="00015B8F" w:rsidRPr="0029190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526B" w14:textId="75F56AB5" w:rsidR="00015B8F" w:rsidRPr="00291907" w:rsidRDefault="00D230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8C8297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1F58C9A" w14:textId="77777777" w:rsidR="00923D7D" w:rsidRPr="0029190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1FDAA4" w14:textId="77777777" w:rsidR="00923D7D" w:rsidRPr="00291907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513B897" w14:textId="77777777" w:rsidR="0085747A" w:rsidRPr="0029190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91907">
        <w:rPr>
          <w:rFonts w:ascii="Corbel" w:hAnsi="Corbel"/>
          <w:smallCaps w:val="0"/>
          <w:szCs w:val="24"/>
        </w:rPr>
        <w:t>1.</w:t>
      </w:r>
      <w:r w:rsidR="00E22FBC" w:rsidRPr="00291907">
        <w:rPr>
          <w:rFonts w:ascii="Corbel" w:hAnsi="Corbel"/>
          <w:smallCaps w:val="0"/>
          <w:szCs w:val="24"/>
        </w:rPr>
        <w:t>2</w:t>
      </w:r>
      <w:r w:rsidR="00F83B28" w:rsidRPr="00291907">
        <w:rPr>
          <w:rFonts w:ascii="Corbel" w:hAnsi="Corbel"/>
          <w:smallCaps w:val="0"/>
          <w:szCs w:val="24"/>
        </w:rPr>
        <w:t>.</w:t>
      </w:r>
      <w:r w:rsidR="00F83B28" w:rsidRPr="00291907">
        <w:rPr>
          <w:rFonts w:ascii="Corbel" w:hAnsi="Corbel"/>
          <w:smallCaps w:val="0"/>
          <w:szCs w:val="24"/>
        </w:rPr>
        <w:tab/>
      </w:r>
      <w:r w:rsidRPr="00291907">
        <w:rPr>
          <w:rFonts w:ascii="Corbel" w:hAnsi="Corbel"/>
          <w:smallCaps w:val="0"/>
          <w:szCs w:val="24"/>
        </w:rPr>
        <w:t xml:space="preserve">Sposób realizacji zajęć  </w:t>
      </w:r>
    </w:p>
    <w:p w14:paraId="7C1CD94C" w14:textId="77777777" w:rsidR="00992F4E" w:rsidRPr="0084704B" w:rsidRDefault="00992F4E" w:rsidP="00992F4E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84704B">
        <w:rPr>
          <w:rStyle w:val="normaltextrun"/>
          <w:rFonts w:ascii="Wingdings" w:eastAsia="Wingdings" w:hAnsi="Wingdings" w:cs="Wingdings"/>
        </w:rPr>
        <w:t></w:t>
      </w:r>
      <w:r w:rsidRPr="0084704B">
        <w:rPr>
          <w:rStyle w:val="normaltextrun"/>
          <w:rFonts w:ascii="Corbel" w:hAnsi="Corbel" w:cs="Segoe UI"/>
        </w:rPr>
        <w:t> </w:t>
      </w:r>
      <w:r w:rsidRPr="0084704B">
        <w:rPr>
          <w:rFonts w:ascii="Corbel" w:hAnsi="Corbel"/>
        </w:rPr>
        <w:t>zajęcia w formie tradycyjnej (lub zdalnie z wykorzystaniem platformy Ms </w:t>
      </w:r>
      <w:r w:rsidRPr="0084704B">
        <w:rPr>
          <w:rStyle w:val="spellingerror"/>
          <w:rFonts w:ascii="Corbel" w:hAnsi="Corbel"/>
        </w:rPr>
        <w:t>Teams)</w:t>
      </w:r>
      <w:r w:rsidRPr="0084704B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9C92D92" w14:textId="77777777" w:rsidR="00992F4E" w:rsidRDefault="00992F4E" w:rsidP="00992F4E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617534D1" w14:textId="77777777" w:rsidR="0085747A" w:rsidRPr="0029190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782E09" w14:textId="77777777" w:rsidR="00E22FBC" w:rsidRPr="0029190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91907">
        <w:rPr>
          <w:rFonts w:ascii="Corbel" w:hAnsi="Corbel"/>
          <w:smallCaps w:val="0"/>
          <w:szCs w:val="24"/>
        </w:rPr>
        <w:t xml:space="preserve">1.3 </w:t>
      </w:r>
      <w:r w:rsidR="00F83B28" w:rsidRPr="00291907">
        <w:rPr>
          <w:rFonts w:ascii="Corbel" w:hAnsi="Corbel"/>
          <w:smallCaps w:val="0"/>
          <w:szCs w:val="24"/>
        </w:rPr>
        <w:tab/>
      </w:r>
      <w:r w:rsidRPr="00291907">
        <w:rPr>
          <w:rFonts w:ascii="Corbel" w:hAnsi="Corbel"/>
          <w:smallCaps w:val="0"/>
          <w:szCs w:val="24"/>
        </w:rPr>
        <w:t>For</w:t>
      </w:r>
      <w:r w:rsidR="00445970" w:rsidRPr="00291907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291907">
        <w:rPr>
          <w:rFonts w:ascii="Corbel" w:hAnsi="Corbel"/>
          <w:smallCaps w:val="0"/>
          <w:szCs w:val="24"/>
        </w:rPr>
        <w:t xml:space="preserve">przedmiotu </w:t>
      </w:r>
      <w:r w:rsidRPr="00291907">
        <w:rPr>
          <w:rFonts w:ascii="Corbel" w:hAnsi="Corbel"/>
          <w:smallCaps w:val="0"/>
          <w:szCs w:val="24"/>
        </w:rPr>
        <w:t xml:space="preserve"> (</w:t>
      </w:r>
      <w:proofErr w:type="gramEnd"/>
      <w:r w:rsidRPr="00291907">
        <w:rPr>
          <w:rFonts w:ascii="Corbel" w:hAnsi="Corbel"/>
          <w:smallCaps w:val="0"/>
          <w:szCs w:val="24"/>
        </w:rPr>
        <w:t xml:space="preserve">z toku) </w:t>
      </w:r>
      <w:r w:rsidRPr="00291907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E17BD98" w14:textId="21F05790" w:rsidR="00E960BB" w:rsidRDefault="00D230AE" w:rsidP="18C82971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18C82971">
        <w:rPr>
          <w:rFonts w:ascii="Corbel" w:hAnsi="Corbel"/>
          <w:b w:val="0"/>
          <w:smallCaps w:val="0"/>
        </w:rPr>
        <w:t>egzamin</w:t>
      </w:r>
    </w:p>
    <w:p w14:paraId="5209EB4E" w14:textId="77777777" w:rsidR="0016784B" w:rsidRPr="00291907" w:rsidRDefault="00167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D13C59" w14:textId="77777777" w:rsidR="00E960BB" w:rsidRPr="0029190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91907"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E50AC" w:rsidRPr="00291907" w14:paraId="09EF10CA" w14:textId="77777777" w:rsidTr="00BE50AC">
        <w:tc>
          <w:tcPr>
            <w:tcW w:w="9520" w:type="dxa"/>
          </w:tcPr>
          <w:p w14:paraId="6904EAC9" w14:textId="77777777" w:rsidR="00BE50AC" w:rsidRPr="00291907" w:rsidRDefault="00BE50AC" w:rsidP="00226E46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 xml:space="preserve">Wiedza z zakresu ekonomii, polityki gospodarczej </w:t>
            </w:r>
          </w:p>
        </w:tc>
      </w:tr>
    </w:tbl>
    <w:p w14:paraId="3363D97E" w14:textId="77777777" w:rsidR="00153C41" w:rsidRPr="0029190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9B94E3" w14:textId="77777777" w:rsidR="0085747A" w:rsidRPr="0029190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91907">
        <w:rPr>
          <w:rFonts w:ascii="Corbel" w:hAnsi="Corbel"/>
          <w:szCs w:val="24"/>
        </w:rPr>
        <w:t>3.</w:t>
      </w:r>
      <w:r w:rsidR="00A84C85" w:rsidRPr="00291907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291907">
        <w:rPr>
          <w:rFonts w:ascii="Corbel" w:hAnsi="Corbel"/>
          <w:szCs w:val="24"/>
        </w:rPr>
        <w:t>się</w:t>
      </w:r>
      <w:r w:rsidR="0085747A" w:rsidRPr="00291907">
        <w:rPr>
          <w:rFonts w:ascii="Corbel" w:hAnsi="Corbel"/>
          <w:szCs w:val="24"/>
        </w:rPr>
        <w:t xml:space="preserve"> ,</w:t>
      </w:r>
      <w:proofErr w:type="gramEnd"/>
      <w:r w:rsidR="0085747A" w:rsidRPr="00291907">
        <w:rPr>
          <w:rFonts w:ascii="Corbel" w:hAnsi="Corbel"/>
          <w:szCs w:val="24"/>
        </w:rPr>
        <w:t xml:space="preserve"> treści Programowe i stosowane metody Dydaktyczne</w:t>
      </w:r>
    </w:p>
    <w:p w14:paraId="23AB8156" w14:textId="77777777" w:rsidR="0085747A" w:rsidRPr="0029190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8D94EA" w14:textId="77777777" w:rsidR="0085747A" w:rsidRPr="0029190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91907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291907">
        <w:rPr>
          <w:rFonts w:ascii="Corbel" w:hAnsi="Corbel"/>
          <w:sz w:val="24"/>
          <w:szCs w:val="24"/>
        </w:rPr>
        <w:t>Cele przedmiotu</w:t>
      </w:r>
    </w:p>
    <w:p w14:paraId="2396923A" w14:textId="77777777" w:rsidR="00F83B28" w:rsidRPr="00291907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291907" w14:paraId="1DB38062" w14:textId="77777777" w:rsidTr="00226E46">
        <w:tc>
          <w:tcPr>
            <w:tcW w:w="844" w:type="dxa"/>
            <w:vAlign w:val="center"/>
          </w:tcPr>
          <w:p w14:paraId="62747DE8" w14:textId="77777777" w:rsidR="0085747A" w:rsidRPr="0029190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A0F0805" w14:textId="77777777" w:rsidR="0085747A" w:rsidRPr="00291907" w:rsidRDefault="005E201E" w:rsidP="005E20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bCs/>
                <w:sz w:val="24"/>
                <w:szCs w:val="24"/>
              </w:rPr>
              <w:t>przekazanie wiedzy z zakresu planowania i wdrażania projektu, struktury działań przy jego organizacji</w:t>
            </w:r>
          </w:p>
        </w:tc>
      </w:tr>
      <w:tr w:rsidR="0085747A" w:rsidRPr="00291907" w14:paraId="2D60B070" w14:textId="77777777" w:rsidTr="00226E46">
        <w:tc>
          <w:tcPr>
            <w:tcW w:w="844" w:type="dxa"/>
            <w:vAlign w:val="center"/>
          </w:tcPr>
          <w:p w14:paraId="0A50FDE8" w14:textId="77777777" w:rsidR="0085747A" w:rsidRPr="00291907" w:rsidRDefault="005E201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02959A3" w14:textId="77777777" w:rsidR="0085747A" w:rsidRPr="00291907" w:rsidRDefault="005E201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bCs/>
                <w:sz w:val="24"/>
                <w:szCs w:val="24"/>
              </w:rPr>
              <w:t>wyrobienie umiejętności kierowania zespołem projektowym</w:t>
            </w:r>
          </w:p>
        </w:tc>
      </w:tr>
      <w:tr w:rsidR="00226E46" w:rsidRPr="00291907" w14:paraId="7B9A6F19" w14:textId="77777777" w:rsidTr="00226E46">
        <w:tc>
          <w:tcPr>
            <w:tcW w:w="844" w:type="dxa"/>
            <w:vAlign w:val="center"/>
          </w:tcPr>
          <w:p w14:paraId="715D7394" w14:textId="77777777" w:rsidR="00226E46" w:rsidRPr="00291907" w:rsidRDefault="00226E46" w:rsidP="00226E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2927EC21" w14:textId="77777777" w:rsidR="00226E46" w:rsidRPr="00291907" w:rsidRDefault="00226E46" w:rsidP="00226E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 i prywatnego</w:t>
            </w:r>
          </w:p>
        </w:tc>
      </w:tr>
    </w:tbl>
    <w:p w14:paraId="6EA50C5D" w14:textId="77777777" w:rsidR="0085747A" w:rsidRPr="0029190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CD83668" w14:textId="77777777" w:rsidR="001D7B54" w:rsidRPr="00291907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91907">
        <w:rPr>
          <w:rFonts w:ascii="Corbel" w:hAnsi="Corbel"/>
          <w:b/>
          <w:sz w:val="24"/>
          <w:szCs w:val="24"/>
        </w:rPr>
        <w:t xml:space="preserve">3.2 </w:t>
      </w:r>
      <w:r w:rsidR="001D7B54" w:rsidRPr="00291907">
        <w:rPr>
          <w:rFonts w:ascii="Corbel" w:hAnsi="Corbel"/>
          <w:b/>
          <w:sz w:val="24"/>
          <w:szCs w:val="24"/>
        </w:rPr>
        <w:t xml:space="preserve">Efekty </w:t>
      </w:r>
      <w:r w:rsidR="00C05F44" w:rsidRPr="0029190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91907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5E201E" w:rsidRPr="00291907" w14:paraId="27F72942" w14:textId="77777777" w:rsidTr="005E201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1FE8" w14:textId="2F630B65" w:rsidR="005E201E" w:rsidRPr="00291907" w:rsidRDefault="005E201E" w:rsidP="008B770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291907">
              <w:rPr>
                <w:rFonts w:ascii="Corbel" w:hAnsi="Corbel"/>
                <w:smallCaps w:val="0"/>
                <w:szCs w:val="24"/>
              </w:rPr>
              <w:t xml:space="preserve">EK </w:t>
            </w: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(efekt </w:t>
            </w:r>
            <w:r w:rsidR="00BE50AC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29190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BEE0" w14:textId="78BD27ED" w:rsidR="005E201E" w:rsidRPr="00291907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BE50AC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8F0A" w14:textId="377DFD76" w:rsidR="005E201E" w:rsidRPr="00291907" w:rsidRDefault="005E201E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291907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29190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201E" w:rsidRPr="00291907" w14:paraId="40F5C712" w14:textId="77777777" w:rsidTr="005E201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8C69" w14:textId="77777777" w:rsidR="005E201E" w:rsidRPr="00BE50AC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E50AC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Pr="00BE50AC">
              <w:rPr>
                <w:rFonts w:ascii="Corbel" w:hAnsi="Corbel"/>
                <w:b w:val="0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8444" w14:textId="77777777" w:rsidR="005E201E" w:rsidRPr="00291907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Rozumie istotę zarządzania projektami. Wskazuje główne problemy związane z cyklem życia oraz realizacją i oceną projektów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02A9" w14:textId="77777777" w:rsidR="005E201E" w:rsidRPr="00291907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3953050E" w14:textId="77777777" w:rsidR="005E201E" w:rsidRPr="00291907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5E201E" w:rsidRPr="00291907" w14:paraId="35A15D7C" w14:textId="77777777" w:rsidTr="005E201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E757" w14:textId="77777777" w:rsidR="005E201E" w:rsidRPr="00BE50AC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E50AC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BA5D" w14:textId="77777777" w:rsidR="005E201E" w:rsidRPr="00291907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Posiada umiejętność kierowania zespołem projektowym i analizowania różnych problemów realizacji projektów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5FBF" w14:textId="77777777" w:rsidR="005E201E" w:rsidRPr="00291907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4D50F3AF" w14:textId="77777777" w:rsidR="005E201E" w:rsidRPr="00291907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5E201E" w:rsidRPr="00291907" w14:paraId="788F384C" w14:textId="77777777" w:rsidTr="005E201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40E2" w14:textId="77777777" w:rsidR="005E201E" w:rsidRPr="00BE50AC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E50AC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19E" w14:textId="77777777" w:rsidR="005E201E" w:rsidRPr="00291907" w:rsidRDefault="008B7A90" w:rsidP="008B7A90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57187502"/>
            <w:r w:rsidRPr="00291907">
              <w:rPr>
                <w:rFonts w:ascii="Corbel" w:hAnsi="Corbel"/>
                <w:b w:val="0"/>
                <w:smallCaps w:val="0"/>
                <w:szCs w:val="24"/>
              </w:rPr>
              <w:t>Może uczestniczyć w przygotowaniu projektów gospodarczych i społecznych</w:t>
            </w:r>
            <w:bookmarkEnd w:id="1"/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A7FB" w14:textId="77777777" w:rsidR="005E201E" w:rsidRPr="00291907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5672435D" w14:textId="77777777" w:rsidR="005E201E" w:rsidRPr="00291907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6FC2EE" w14:textId="77777777" w:rsidR="0085747A" w:rsidRPr="0029190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960019" w14:textId="77777777" w:rsidR="0085747A" w:rsidRPr="0029190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91907">
        <w:rPr>
          <w:rFonts w:ascii="Corbel" w:hAnsi="Corbel"/>
          <w:b/>
          <w:sz w:val="24"/>
          <w:szCs w:val="24"/>
        </w:rPr>
        <w:t>3.3</w:t>
      </w:r>
      <w:r w:rsidR="0085747A" w:rsidRPr="00291907">
        <w:rPr>
          <w:rFonts w:ascii="Corbel" w:hAnsi="Corbel"/>
          <w:b/>
          <w:sz w:val="24"/>
          <w:szCs w:val="24"/>
        </w:rPr>
        <w:t>T</w:t>
      </w:r>
      <w:r w:rsidR="001D7B54" w:rsidRPr="00291907">
        <w:rPr>
          <w:rFonts w:ascii="Corbel" w:hAnsi="Corbel"/>
          <w:b/>
          <w:sz w:val="24"/>
          <w:szCs w:val="24"/>
        </w:rPr>
        <w:t xml:space="preserve">reści programowe </w:t>
      </w:r>
    </w:p>
    <w:p w14:paraId="4F1B3148" w14:textId="77777777" w:rsidR="0085747A" w:rsidRPr="0029190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9190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91907">
        <w:rPr>
          <w:rFonts w:ascii="Corbel" w:hAnsi="Corbel"/>
          <w:sz w:val="24"/>
          <w:szCs w:val="24"/>
        </w:rPr>
        <w:t xml:space="preserve">, </w:t>
      </w:r>
      <w:r w:rsidRPr="00291907">
        <w:rPr>
          <w:rFonts w:ascii="Corbel" w:hAnsi="Corbel"/>
          <w:sz w:val="24"/>
          <w:szCs w:val="24"/>
        </w:rPr>
        <w:t xml:space="preserve">zajęć praktycznych </w:t>
      </w:r>
    </w:p>
    <w:p w14:paraId="613E6860" w14:textId="77777777" w:rsidR="0085747A" w:rsidRPr="00291907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65ED2" w:rsidRPr="00291907" w14:paraId="08E6F6AB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272F" w14:textId="77777777" w:rsidR="00565ED2" w:rsidRPr="00291907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5ED2" w:rsidRPr="00291907" w14:paraId="30E46873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A144" w14:textId="77777777" w:rsidR="00565ED2" w:rsidRPr="00291907" w:rsidRDefault="00226E46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Istota projektu</w:t>
            </w:r>
            <w:r w:rsidR="00565ED2" w:rsidRPr="002919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65ED2" w:rsidRPr="00291907" w14:paraId="04E3EF64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C6D7" w14:textId="77777777" w:rsidR="00565ED2" w:rsidRPr="00291907" w:rsidRDefault="00226E46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Z</w:t>
            </w:r>
            <w:r w:rsidR="00565ED2" w:rsidRPr="00291907">
              <w:rPr>
                <w:rFonts w:ascii="Corbel" w:hAnsi="Corbel"/>
                <w:sz w:val="24"/>
                <w:szCs w:val="24"/>
              </w:rPr>
              <w:t>akres</w:t>
            </w:r>
            <w:r w:rsidRPr="00291907">
              <w:rPr>
                <w:rFonts w:ascii="Corbel" w:hAnsi="Corbel"/>
                <w:sz w:val="24"/>
                <w:szCs w:val="24"/>
              </w:rPr>
              <w:t>,</w:t>
            </w:r>
            <w:r w:rsidR="00565ED2" w:rsidRPr="00291907">
              <w:rPr>
                <w:rFonts w:ascii="Corbel" w:hAnsi="Corbel"/>
                <w:sz w:val="24"/>
                <w:szCs w:val="24"/>
              </w:rPr>
              <w:t xml:space="preserve"> cechy </w:t>
            </w:r>
            <w:r w:rsidRPr="00291907">
              <w:rPr>
                <w:rFonts w:ascii="Corbel" w:hAnsi="Corbel"/>
                <w:sz w:val="24"/>
                <w:szCs w:val="24"/>
              </w:rPr>
              <w:t xml:space="preserve">i rodzaje </w:t>
            </w:r>
            <w:r w:rsidR="00565ED2" w:rsidRPr="00291907">
              <w:rPr>
                <w:rFonts w:ascii="Corbel" w:hAnsi="Corbel"/>
                <w:sz w:val="24"/>
                <w:szCs w:val="24"/>
              </w:rPr>
              <w:t>projektu.</w:t>
            </w:r>
          </w:p>
        </w:tc>
      </w:tr>
      <w:tr w:rsidR="00565ED2" w:rsidRPr="00291907" w14:paraId="7D92C20B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752B" w14:textId="77777777" w:rsidR="00565ED2" w:rsidRPr="00291907" w:rsidRDefault="00565ED2" w:rsidP="009074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Organizacja projektu. Efektywna organizacja i komunikowanie się, zadania kierownika projektu.</w:t>
            </w:r>
          </w:p>
        </w:tc>
      </w:tr>
      <w:tr w:rsidR="00565ED2" w:rsidRPr="00291907" w14:paraId="48D8B4CB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0E85" w14:textId="77777777" w:rsidR="00565ED2" w:rsidRPr="00291907" w:rsidRDefault="00565ED2" w:rsidP="009074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Cykl życia projektu.</w:t>
            </w:r>
          </w:p>
        </w:tc>
      </w:tr>
      <w:tr w:rsidR="00565ED2" w:rsidRPr="00291907" w14:paraId="642245A3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BD98" w14:textId="77777777" w:rsidR="00565ED2" w:rsidRPr="00291907" w:rsidRDefault="00565ED2" w:rsidP="009074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Cykl rozwiązywania problemów.  Sformułowanie problemu, analiza sytuacji, formułowanie celów, tworzenie i analiza wariantów rozwiązań. Podjęcie decyzji.</w:t>
            </w:r>
          </w:p>
        </w:tc>
      </w:tr>
      <w:tr w:rsidR="00565ED2" w:rsidRPr="00291907" w14:paraId="67645E1A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5AC1" w14:textId="77777777" w:rsidR="00565ED2" w:rsidRPr="00291907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Planowanie projektu. Elementy składowe planu, histogramy, programowanie sieciowe – ścieżka krytyczna, kamienie milowe.</w:t>
            </w:r>
          </w:p>
        </w:tc>
      </w:tr>
      <w:tr w:rsidR="00565ED2" w:rsidRPr="00291907" w14:paraId="566D2B2C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9EF" w14:textId="77777777" w:rsidR="00565ED2" w:rsidRPr="00291907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Koszty w projekcie. Źródła informacji o kosztach, metody szacowania kosztów, budżetowanie i monitorowanie kosztów.</w:t>
            </w:r>
          </w:p>
        </w:tc>
      </w:tr>
      <w:tr w:rsidR="00565ED2" w:rsidRPr="00291907" w14:paraId="5F5B2A99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1D6A" w14:textId="77777777" w:rsidR="00565ED2" w:rsidRPr="00291907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 xml:space="preserve">Uwarunkowania realizacji projektów UE. </w:t>
            </w:r>
          </w:p>
        </w:tc>
      </w:tr>
      <w:tr w:rsidR="00565ED2" w:rsidRPr="00291907" w14:paraId="48E609C9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072C" w14:textId="77777777" w:rsidR="00565ED2" w:rsidRPr="00291907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Przykłady projektów z praktyki gospodarczej. Studium przypadku.</w:t>
            </w:r>
          </w:p>
        </w:tc>
      </w:tr>
      <w:tr w:rsidR="00565ED2" w:rsidRPr="00291907" w14:paraId="241264A1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45F4" w14:textId="77777777" w:rsidR="00565ED2" w:rsidRPr="00291907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 xml:space="preserve">Ewaluacja projektu. </w:t>
            </w:r>
          </w:p>
        </w:tc>
      </w:tr>
    </w:tbl>
    <w:p w14:paraId="70AB36CC" w14:textId="77777777" w:rsidR="0085747A" w:rsidRPr="0029190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6226CB" w14:textId="77777777" w:rsidR="0085747A" w:rsidRPr="0029190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91907">
        <w:rPr>
          <w:rFonts w:ascii="Corbel" w:hAnsi="Corbel"/>
          <w:smallCaps w:val="0"/>
          <w:szCs w:val="24"/>
        </w:rPr>
        <w:t>3.4 Metody dydaktyczne</w:t>
      </w:r>
    </w:p>
    <w:p w14:paraId="17772F29" w14:textId="77777777" w:rsidR="0085747A" w:rsidRPr="0029190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5903A5" w14:textId="77777777" w:rsidR="00F538A5" w:rsidRPr="00291907" w:rsidRDefault="00F538A5" w:rsidP="00F538A5">
      <w:pPr>
        <w:rPr>
          <w:rFonts w:ascii="Corbel" w:hAnsi="Corbel"/>
          <w:sz w:val="24"/>
          <w:szCs w:val="24"/>
        </w:rPr>
      </w:pPr>
      <w:r w:rsidRPr="00291907">
        <w:rPr>
          <w:rFonts w:ascii="Corbel" w:hAnsi="Corbel"/>
          <w:sz w:val="24"/>
          <w:szCs w:val="24"/>
        </w:rPr>
        <w:lastRenderedPageBreak/>
        <w:t>ćwiczenia: prezentacja multimedialna, filmy tematyczne, analiza studium przypadku, praca w kilkuosobowych grupach połączona z dyskusją i przedstawieniem rozwiązania problemu analizowanego w pracy zespołowej</w:t>
      </w:r>
      <w:r w:rsidR="00226E46" w:rsidRPr="00291907">
        <w:rPr>
          <w:rFonts w:ascii="Corbel" w:hAnsi="Corbel"/>
          <w:sz w:val="24"/>
          <w:szCs w:val="24"/>
        </w:rPr>
        <w:t>, metoda projektów</w:t>
      </w:r>
    </w:p>
    <w:p w14:paraId="3BEDC348" w14:textId="77777777" w:rsidR="00F538A5" w:rsidRPr="00291907" w:rsidRDefault="00F538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69820A" w14:textId="77777777" w:rsidR="0085747A" w:rsidRPr="0029190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91907">
        <w:rPr>
          <w:rFonts w:ascii="Corbel" w:hAnsi="Corbel"/>
          <w:smallCaps w:val="0"/>
          <w:szCs w:val="24"/>
        </w:rPr>
        <w:t xml:space="preserve">4. </w:t>
      </w:r>
      <w:r w:rsidR="0085747A" w:rsidRPr="00291907">
        <w:rPr>
          <w:rFonts w:ascii="Corbel" w:hAnsi="Corbel"/>
          <w:smallCaps w:val="0"/>
          <w:szCs w:val="24"/>
        </w:rPr>
        <w:t>METODY I KRYTERIA OCENY</w:t>
      </w:r>
    </w:p>
    <w:p w14:paraId="09AE8E28" w14:textId="77777777" w:rsidR="00923D7D" w:rsidRPr="0029190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9043D1" w14:textId="77777777" w:rsidR="0085747A" w:rsidRPr="0029190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190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9190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4804"/>
        <w:gridCol w:w="2090"/>
      </w:tblGrid>
      <w:tr w:rsidR="00F538A5" w:rsidRPr="00291907" w14:paraId="50EE87A9" w14:textId="77777777" w:rsidTr="008B7703">
        <w:tc>
          <w:tcPr>
            <w:tcW w:w="2286" w:type="dxa"/>
            <w:vAlign w:val="center"/>
          </w:tcPr>
          <w:p w14:paraId="21864DA5" w14:textId="77777777" w:rsidR="00F538A5" w:rsidRPr="00291907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804" w:type="dxa"/>
            <w:vAlign w:val="center"/>
          </w:tcPr>
          <w:p w14:paraId="385D6691" w14:textId="4BD28BFE" w:rsidR="00F538A5" w:rsidRPr="00291907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BE50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7234A848" w14:textId="77777777" w:rsidR="00F538A5" w:rsidRPr="00291907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vAlign w:val="center"/>
          </w:tcPr>
          <w:p w14:paraId="6928C9AA" w14:textId="77777777" w:rsidR="00F538A5" w:rsidRPr="00291907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CD742B" w14:textId="77777777" w:rsidR="00F538A5" w:rsidRPr="00291907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538A5" w:rsidRPr="00291907" w14:paraId="38858439" w14:textId="77777777" w:rsidTr="008B7703">
        <w:tc>
          <w:tcPr>
            <w:tcW w:w="2286" w:type="dxa"/>
          </w:tcPr>
          <w:p w14:paraId="69D749C4" w14:textId="77777777" w:rsidR="00F538A5" w:rsidRPr="00291907" w:rsidRDefault="00F538A5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190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4804" w:type="dxa"/>
          </w:tcPr>
          <w:p w14:paraId="0335C936" w14:textId="77777777" w:rsidR="00F538A5" w:rsidRPr="00291907" w:rsidRDefault="0045323C" w:rsidP="008B770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prezentacja, praca zaliczeniowa</w:t>
            </w:r>
          </w:p>
        </w:tc>
        <w:tc>
          <w:tcPr>
            <w:tcW w:w="2090" w:type="dxa"/>
          </w:tcPr>
          <w:p w14:paraId="4174CA66" w14:textId="77777777" w:rsidR="00F538A5" w:rsidRPr="00291907" w:rsidRDefault="00F538A5" w:rsidP="00831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38A5" w:rsidRPr="00291907" w14:paraId="3DCD6C74" w14:textId="77777777" w:rsidTr="008B7703">
        <w:tc>
          <w:tcPr>
            <w:tcW w:w="2286" w:type="dxa"/>
          </w:tcPr>
          <w:p w14:paraId="752E4F07" w14:textId="77777777" w:rsidR="00F538A5" w:rsidRPr="00291907" w:rsidRDefault="00F538A5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190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804" w:type="dxa"/>
          </w:tcPr>
          <w:p w14:paraId="0C9AB4F6" w14:textId="77777777" w:rsidR="00F538A5" w:rsidRPr="00291907" w:rsidRDefault="0045323C" w:rsidP="004532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zaliczeniowa</w:t>
            </w:r>
            <w:r w:rsidR="00226E46" w:rsidRPr="00291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F538A5" w:rsidRPr="00291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26E46" w:rsidRPr="00291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</w:t>
            </w:r>
          </w:p>
        </w:tc>
        <w:tc>
          <w:tcPr>
            <w:tcW w:w="2090" w:type="dxa"/>
          </w:tcPr>
          <w:p w14:paraId="261CE6C2" w14:textId="77777777" w:rsidR="00F538A5" w:rsidRPr="00291907" w:rsidRDefault="00F538A5" w:rsidP="00831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38A5" w:rsidRPr="00291907" w14:paraId="01B01E91" w14:textId="77777777" w:rsidTr="008B7703">
        <w:tc>
          <w:tcPr>
            <w:tcW w:w="2286" w:type="dxa"/>
          </w:tcPr>
          <w:p w14:paraId="0CC67F07" w14:textId="77777777" w:rsidR="00F538A5" w:rsidRPr="00291907" w:rsidRDefault="00F538A5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190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4804" w:type="dxa"/>
          </w:tcPr>
          <w:p w14:paraId="3603DDB3" w14:textId="77777777" w:rsidR="00F538A5" w:rsidRPr="00291907" w:rsidRDefault="00F538A5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</w:t>
            </w:r>
          </w:p>
        </w:tc>
        <w:tc>
          <w:tcPr>
            <w:tcW w:w="2090" w:type="dxa"/>
          </w:tcPr>
          <w:p w14:paraId="4D5CF1AB" w14:textId="77777777" w:rsidR="00F538A5" w:rsidRPr="00291907" w:rsidRDefault="00F538A5" w:rsidP="00831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7B65548" w14:textId="77777777" w:rsidR="00923D7D" w:rsidRPr="0029190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F27110" w14:textId="77777777" w:rsidR="0085747A" w:rsidRPr="00291907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1907">
        <w:rPr>
          <w:rFonts w:ascii="Corbel" w:hAnsi="Corbel"/>
          <w:smallCaps w:val="0"/>
          <w:szCs w:val="24"/>
        </w:rPr>
        <w:t xml:space="preserve">4.2 </w:t>
      </w:r>
      <w:r w:rsidR="0085747A" w:rsidRPr="00291907">
        <w:rPr>
          <w:rFonts w:ascii="Corbel" w:hAnsi="Corbel"/>
          <w:smallCaps w:val="0"/>
          <w:szCs w:val="24"/>
        </w:rPr>
        <w:t>Warunki zaliczenia przedmiotu (kryteria oceniania)</w:t>
      </w:r>
    </w:p>
    <w:p w14:paraId="37E85EB6" w14:textId="77777777" w:rsidR="00923D7D" w:rsidRPr="00291907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538A5" w:rsidRPr="00291907" w14:paraId="7FB2B6A4" w14:textId="77777777" w:rsidTr="00F538A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352C" w14:textId="77777777" w:rsidR="00F538A5" w:rsidRPr="00291907" w:rsidRDefault="00F538A5" w:rsidP="0045323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zaliczenie przedmiotu na podstawie – pozytywnej oceny z </w:t>
            </w:r>
            <w:r w:rsidR="0045323C"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pracy zaliczeniowej </w:t>
            </w:r>
            <w:r w:rsidRPr="00291907">
              <w:rPr>
                <w:rFonts w:ascii="Corbel" w:hAnsi="Corbel"/>
                <w:b w:val="0"/>
                <w:smallCaps w:val="0"/>
                <w:szCs w:val="24"/>
              </w:rPr>
              <w:t>oraz przygotowania i zaprezentowania podczas zajęć prezentacji oraz aktywność w pracy zespołowej podczas ćwiczeń.</w:t>
            </w:r>
          </w:p>
        </w:tc>
      </w:tr>
    </w:tbl>
    <w:p w14:paraId="0615B3BC" w14:textId="77777777" w:rsidR="0085747A" w:rsidRPr="0029190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9CD40B" w14:textId="77777777" w:rsidR="009F4610" w:rsidRPr="00291907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91907">
        <w:rPr>
          <w:rFonts w:ascii="Corbel" w:hAnsi="Corbel"/>
          <w:b/>
          <w:sz w:val="24"/>
          <w:szCs w:val="24"/>
        </w:rPr>
        <w:t xml:space="preserve">5. </w:t>
      </w:r>
      <w:r w:rsidR="00C61DC5" w:rsidRPr="0029190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7F6BEE" w14:textId="77777777" w:rsidR="0085747A" w:rsidRPr="0029190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F538A5" w:rsidRPr="00291907" w14:paraId="6CF40E18" w14:textId="77777777" w:rsidTr="18C8297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83AC" w14:textId="77777777" w:rsidR="00F538A5" w:rsidRPr="00291907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190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1AC6" w14:textId="77777777" w:rsidR="00F538A5" w:rsidRPr="00291907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190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538A5" w:rsidRPr="00291907" w14:paraId="5AB756DF" w14:textId="77777777" w:rsidTr="18C8297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ABB2" w14:textId="7BB0DDA8" w:rsidR="00F538A5" w:rsidRPr="00291907" w:rsidRDefault="00F538A5" w:rsidP="00B719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BE50A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9190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CAF8" w14:textId="48121ACD" w:rsidR="00F538A5" w:rsidRPr="00291907" w:rsidRDefault="00831849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18</w:t>
            </w:r>
          </w:p>
        </w:tc>
      </w:tr>
      <w:tr w:rsidR="00F538A5" w:rsidRPr="00291907" w14:paraId="632896A6" w14:textId="77777777" w:rsidTr="18C8297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8D7E" w14:textId="77777777" w:rsidR="00F538A5" w:rsidRPr="00291907" w:rsidRDefault="00F538A5" w:rsidP="00F53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91CE481" w14:textId="77777777" w:rsidR="00F538A5" w:rsidRPr="00291907" w:rsidRDefault="0045323C" w:rsidP="004532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(udział w konsultacjach</w:t>
            </w:r>
            <w:r w:rsidR="00F538A5" w:rsidRPr="00291907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F884" w14:textId="77777777" w:rsidR="00F538A5" w:rsidRPr="00291907" w:rsidRDefault="0045323C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1907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  <w:tr w:rsidR="00F538A5" w:rsidRPr="00291907" w14:paraId="798A1A5E" w14:textId="77777777" w:rsidTr="18C8297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4D8A" w14:textId="1E76D8F0" w:rsidR="00F538A5" w:rsidRPr="00291907" w:rsidRDefault="00F538A5" w:rsidP="00992F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92F4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1907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AF3EBD" w:rsidRPr="00291907">
              <w:rPr>
                <w:rFonts w:ascii="Corbel" w:hAnsi="Corbel"/>
                <w:sz w:val="24"/>
                <w:szCs w:val="24"/>
              </w:rPr>
              <w:t>przygotowanie pracy zaliczeniowej)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8578" w14:textId="3381A907" w:rsidR="00F538A5" w:rsidRPr="00291907" w:rsidRDefault="00831849" w:rsidP="18C829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8C82971">
              <w:rPr>
                <w:rFonts w:ascii="Corbel" w:hAnsi="Corbel"/>
                <w:b/>
                <w:bCs/>
                <w:sz w:val="24"/>
                <w:szCs w:val="24"/>
              </w:rPr>
              <w:t>53</w:t>
            </w:r>
          </w:p>
        </w:tc>
      </w:tr>
      <w:tr w:rsidR="00F538A5" w:rsidRPr="00291907" w14:paraId="726822FE" w14:textId="77777777" w:rsidTr="18C8297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76D1" w14:textId="77777777" w:rsidR="00F538A5" w:rsidRPr="00291907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1907">
              <w:rPr>
                <w:rFonts w:ascii="Corbel" w:hAnsi="Corbel"/>
                <w:b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14B4" w14:textId="57FE6F9F" w:rsidR="00F538A5" w:rsidRPr="00291907" w:rsidRDefault="18C82971" w:rsidP="18C82971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18C82971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F538A5" w:rsidRPr="00291907" w14:paraId="53CCD775" w14:textId="77777777" w:rsidTr="18C8297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4FCE" w14:textId="77777777" w:rsidR="00F538A5" w:rsidRPr="00291907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190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4A1C" w14:textId="0C33C973" w:rsidR="00F538A5" w:rsidRPr="00291907" w:rsidRDefault="18C82971" w:rsidP="18C82971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18C82971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747281B0" w14:textId="77777777" w:rsidR="0085747A" w:rsidRPr="0029190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9190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9190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7E62323" w14:textId="77777777" w:rsidR="003E1941" w:rsidRPr="0029190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DEECA1" w14:textId="77777777" w:rsidR="0085747A" w:rsidRPr="00291907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1907">
        <w:rPr>
          <w:rFonts w:ascii="Corbel" w:hAnsi="Corbel"/>
          <w:smallCaps w:val="0"/>
          <w:szCs w:val="24"/>
        </w:rPr>
        <w:t xml:space="preserve">6. </w:t>
      </w:r>
      <w:r w:rsidR="0085747A" w:rsidRPr="00291907">
        <w:rPr>
          <w:rFonts w:ascii="Corbel" w:hAnsi="Corbel"/>
          <w:smallCaps w:val="0"/>
          <w:szCs w:val="24"/>
        </w:rPr>
        <w:t>PRAKTYKI ZAWO</w:t>
      </w:r>
      <w:r w:rsidR="009D3F3B" w:rsidRPr="00291907">
        <w:rPr>
          <w:rFonts w:ascii="Corbel" w:hAnsi="Corbel"/>
          <w:smallCaps w:val="0"/>
          <w:szCs w:val="24"/>
        </w:rPr>
        <w:t>DOWE W RAMACH PRZEDMIOTU</w:t>
      </w:r>
    </w:p>
    <w:p w14:paraId="3D289A14" w14:textId="77777777" w:rsidR="0085747A" w:rsidRPr="0029190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291907" w14:paraId="35B6C719" w14:textId="77777777" w:rsidTr="00BE50AC">
        <w:trPr>
          <w:trHeight w:val="397"/>
        </w:trPr>
        <w:tc>
          <w:tcPr>
            <w:tcW w:w="2359" w:type="pct"/>
          </w:tcPr>
          <w:p w14:paraId="59ABD6F2" w14:textId="77777777" w:rsidR="0085747A" w:rsidRPr="002919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061DF0D" w14:textId="1CEE7046" w:rsidR="0085747A" w:rsidRPr="00291907" w:rsidRDefault="00BE50AC" w:rsidP="00BE5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91907" w14:paraId="13E86281" w14:textId="77777777" w:rsidTr="00BE50AC">
        <w:trPr>
          <w:trHeight w:val="397"/>
        </w:trPr>
        <w:tc>
          <w:tcPr>
            <w:tcW w:w="2359" w:type="pct"/>
          </w:tcPr>
          <w:p w14:paraId="4000C799" w14:textId="77777777" w:rsidR="0085747A" w:rsidRPr="002919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8F6174A" w14:textId="0255E27C" w:rsidR="0085747A" w:rsidRPr="00291907" w:rsidRDefault="00BE50AC" w:rsidP="00BE5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517A2A3" w14:textId="77777777" w:rsidR="003E1941" w:rsidRPr="0029190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C734C4" w14:textId="77777777" w:rsidR="0085747A" w:rsidRPr="0029190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1907">
        <w:rPr>
          <w:rFonts w:ascii="Corbel" w:hAnsi="Corbel"/>
          <w:smallCaps w:val="0"/>
          <w:szCs w:val="24"/>
        </w:rPr>
        <w:t xml:space="preserve">7. </w:t>
      </w:r>
      <w:r w:rsidR="0085747A" w:rsidRPr="00291907">
        <w:rPr>
          <w:rFonts w:ascii="Corbel" w:hAnsi="Corbel"/>
          <w:smallCaps w:val="0"/>
          <w:szCs w:val="24"/>
        </w:rPr>
        <w:t>LITERATURA</w:t>
      </w:r>
    </w:p>
    <w:p w14:paraId="233FE5BF" w14:textId="77777777" w:rsidR="00675843" w:rsidRPr="0029190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538A5" w:rsidRPr="00291907" w14:paraId="468E935C" w14:textId="77777777" w:rsidTr="00BE50AC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A01C" w14:textId="77777777" w:rsidR="00F538A5" w:rsidRPr="00291907" w:rsidRDefault="00F538A5" w:rsidP="00F53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53D43633" w14:textId="77777777" w:rsidR="00F538A5" w:rsidRPr="00291907" w:rsidRDefault="00F538A5" w:rsidP="00BE50AC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Lock D. Podstawy zarządzania projektami, PWE Warszawa 2016</w:t>
            </w:r>
          </w:p>
          <w:p w14:paraId="0F302F2D" w14:textId="77777777" w:rsidR="00F538A5" w:rsidRPr="00291907" w:rsidRDefault="00F538A5" w:rsidP="00BE50AC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Kisielnicki J. Zarządzanie projektami, Wyd. Nieoczywiste, Warszawa 2017 </w:t>
            </w:r>
          </w:p>
        </w:tc>
      </w:tr>
      <w:tr w:rsidR="00F538A5" w:rsidRPr="00291907" w14:paraId="63E2D98B" w14:textId="77777777" w:rsidTr="00BE50AC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0B3C" w14:textId="77777777" w:rsidR="00F538A5" w:rsidRPr="00291907" w:rsidRDefault="00F538A5" w:rsidP="00AF3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D93DC55" w14:textId="77777777" w:rsidR="00AF3EBD" w:rsidRPr="00BE50AC" w:rsidRDefault="00AF3EBD" w:rsidP="00BE50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47"/>
              <w:rPr>
                <w:rFonts w:ascii="Corbel" w:hAnsi="Corbel"/>
                <w:color w:val="000000"/>
                <w:sz w:val="24"/>
                <w:szCs w:val="24"/>
              </w:rPr>
            </w:pPr>
            <w:r w:rsidRPr="00BE50AC">
              <w:rPr>
                <w:rFonts w:ascii="Corbel" w:hAnsi="Corbel"/>
                <w:sz w:val="24"/>
                <w:szCs w:val="24"/>
              </w:rPr>
              <w:t>Miś T., Pamuła T. (</w:t>
            </w:r>
            <w:proofErr w:type="gramStart"/>
            <w:r w:rsidRPr="00BE50AC">
              <w:rPr>
                <w:rFonts w:ascii="Corbel" w:hAnsi="Corbel"/>
                <w:sz w:val="24"/>
                <w:szCs w:val="24"/>
              </w:rPr>
              <w:t>red.)Fundusze</w:t>
            </w:r>
            <w:proofErr w:type="gramEnd"/>
            <w:r w:rsidRPr="00BE50AC">
              <w:rPr>
                <w:rFonts w:ascii="Corbel" w:hAnsi="Corbel"/>
                <w:sz w:val="24"/>
                <w:szCs w:val="24"/>
              </w:rPr>
              <w:t xml:space="preserve"> UE jako czynnik poprawy konkurencyjności i jakości życia na obszarach wiejskich Podkarpacia. Wyd. </w:t>
            </w:r>
            <w:r w:rsidRPr="00BE50AC">
              <w:rPr>
                <w:rFonts w:ascii="Corbel" w:hAnsi="Corbel"/>
                <w:color w:val="000000"/>
                <w:sz w:val="24"/>
                <w:szCs w:val="24"/>
              </w:rPr>
              <w:t>Oświatowe FOSZE, Rzeszów 2016</w:t>
            </w:r>
          </w:p>
          <w:p w14:paraId="6C78730E" w14:textId="77777777" w:rsidR="00F538A5" w:rsidRPr="00BE50AC" w:rsidRDefault="00F538A5" w:rsidP="00BE50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47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E50AC">
              <w:rPr>
                <w:rFonts w:ascii="Corbel" w:hAnsi="Corbel"/>
                <w:sz w:val="24"/>
                <w:szCs w:val="24"/>
              </w:rPr>
              <w:t>Trocki M., Wyrozębski P. (red.) Planowanie przebiegu projektów, Wyd. Oficyna Wydawnicza SGH w Warszawie, Warszawa 2015.</w:t>
            </w:r>
          </w:p>
        </w:tc>
      </w:tr>
    </w:tbl>
    <w:p w14:paraId="10C09446" w14:textId="77777777" w:rsidR="0085747A" w:rsidRPr="0029190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04EEB0" w14:textId="77777777" w:rsidR="0085747A" w:rsidRPr="0029190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45A4B0" w14:textId="77777777" w:rsidR="0085747A" w:rsidRPr="0029190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9190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9190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22DD1" w14:textId="77777777" w:rsidR="00053678" w:rsidRDefault="00053678" w:rsidP="00C16ABF">
      <w:pPr>
        <w:spacing w:after="0" w:line="240" w:lineRule="auto"/>
      </w:pPr>
      <w:r>
        <w:separator/>
      </w:r>
    </w:p>
  </w:endnote>
  <w:endnote w:type="continuationSeparator" w:id="0">
    <w:p w14:paraId="1EBAC05A" w14:textId="77777777" w:rsidR="00053678" w:rsidRDefault="0005367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99FA0" w14:textId="77777777" w:rsidR="00053678" w:rsidRDefault="00053678" w:rsidP="00C16ABF">
      <w:pPr>
        <w:spacing w:after="0" w:line="240" w:lineRule="auto"/>
      </w:pPr>
      <w:r>
        <w:separator/>
      </w:r>
    </w:p>
  </w:footnote>
  <w:footnote w:type="continuationSeparator" w:id="0">
    <w:p w14:paraId="161C3BAA" w14:textId="77777777" w:rsidR="00053678" w:rsidRDefault="00053678" w:rsidP="00C16ABF">
      <w:pPr>
        <w:spacing w:after="0" w:line="240" w:lineRule="auto"/>
      </w:pPr>
      <w:r>
        <w:continuationSeparator/>
      </w:r>
    </w:p>
  </w:footnote>
  <w:footnote w:id="1">
    <w:p w14:paraId="6F8AD38C" w14:textId="77777777" w:rsidR="005E201E" w:rsidRDefault="005E201E" w:rsidP="005E20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9E7F39"/>
    <w:multiLevelType w:val="hybridMultilevel"/>
    <w:tmpl w:val="F1B07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D732B"/>
    <w:multiLevelType w:val="hybridMultilevel"/>
    <w:tmpl w:val="FC12E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224227">
    <w:abstractNumId w:val="0"/>
  </w:num>
  <w:num w:numId="2" w16cid:durableId="70083255">
    <w:abstractNumId w:val="2"/>
  </w:num>
  <w:num w:numId="3" w16cid:durableId="175173260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087B"/>
    <w:rsid w:val="00042A51"/>
    <w:rsid w:val="00042D2E"/>
    <w:rsid w:val="00044C82"/>
    <w:rsid w:val="0005367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745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84B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E17CE"/>
    <w:rsid w:val="001F2CA2"/>
    <w:rsid w:val="0020193F"/>
    <w:rsid w:val="002144C0"/>
    <w:rsid w:val="00215FA7"/>
    <w:rsid w:val="0022477D"/>
    <w:rsid w:val="00226E46"/>
    <w:rsid w:val="002278A9"/>
    <w:rsid w:val="002336F9"/>
    <w:rsid w:val="0024028F"/>
    <w:rsid w:val="00244ABC"/>
    <w:rsid w:val="00281FF2"/>
    <w:rsid w:val="002857DE"/>
    <w:rsid w:val="00291567"/>
    <w:rsid w:val="00291907"/>
    <w:rsid w:val="002A22BF"/>
    <w:rsid w:val="002A2389"/>
    <w:rsid w:val="002A671D"/>
    <w:rsid w:val="002B4D55"/>
    <w:rsid w:val="002B5EA0"/>
    <w:rsid w:val="002B6119"/>
    <w:rsid w:val="002C1F06"/>
    <w:rsid w:val="002D3375"/>
    <w:rsid w:val="002D610F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667B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47979"/>
    <w:rsid w:val="0045323C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5ED2"/>
    <w:rsid w:val="0056696D"/>
    <w:rsid w:val="0059484D"/>
    <w:rsid w:val="005A0855"/>
    <w:rsid w:val="005A133C"/>
    <w:rsid w:val="005A3196"/>
    <w:rsid w:val="005C080F"/>
    <w:rsid w:val="005C55E5"/>
    <w:rsid w:val="005C696A"/>
    <w:rsid w:val="005E201E"/>
    <w:rsid w:val="005E6E85"/>
    <w:rsid w:val="005F31D2"/>
    <w:rsid w:val="0061029B"/>
    <w:rsid w:val="00617230"/>
    <w:rsid w:val="00621CE1"/>
    <w:rsid w:val="00624C09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301C"/>
    <w:rsid w:val="007D6E56"/>
    <w:rsid w:val="007F4155"/>
    <w:rsid w:val="0081554D"/>
    <w:rsid w:val="0081707E"/>
    <w:rsid w:val="00831849"/>
    <w:rsid w:val="008449B3"/>
    <w:rsid w:val="0084704B"/>
    <w:rsid w:val="008552A2"/>
    <w:rsid w:val="0085747A"/>
    <w:rsid w:val="00884922"/>
    <w:rsid w:val="00885F64"/>
    <w:rsid w:val="008917F9"/>
    <w:rsid w:val="008A45F7"/>
    <w:rsid w:val="008B7A9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457"/>
    <w:rsid w:val="00916188"/>
    <w:rsid w:val="00923D7D"/>
    <w:rsid w:val="009508DF"/>
    <w:rsid w:val="00950DAC"/>
    <w:rsid w:val="00954A07"/>
    <w:rsid w:val="009675E8"/>
    <w:rsid w:val="00984B23"/>
    <w:rsid w:val="00991867"/>
    <w:rsid w:val="00992F4E"/>
    <w:rsid w:val="00997F14"/>
    <w:rsid w:val="009A78D9"/>
    <w:rsid w:val="009C3E31"/>
    <w:rsid w:val="009C54AE"/>
    <w:rsid w:val="009C788E"/>
    <w:rsid w:val="009D3F3B"/>
    <w:rsid w:val="009E0543"/>
    <w:rsid w:val="009E3B41"/>
    <w:rsid w:val="009F006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49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EBD"/>
    <w:rsid w:val="00B06142"/>
    <w:rsid w:val="00B135B1"/>
    <w:rsid w:val="00B3130B"/>
    <w:rsid w:val="00B40ADB"/>
    <w:rsid w:val="00B43B77"/>
    <w:rsid w:val="00B43E80"/>
    <w:rsid w:val="00B607DB"/>
    <w:rsid w:val="00B658E9"/>
    <w:rsid w:val="00B66529"/>
    <w:rsid w:val="00B71982"/>
    <w:rsid w:val="00B75946"/>
    <w:rsid w:val="00B8056E"/>
    <w:rsid w:val="00B819C8"/>
    <w:rsid w:val="00B82308"/>
    <w:rsid w:val="00B90885"/>
    <w:rsid w:val="00BB520A"/>
    <w:rsid w:val="00BC1457"/>
    <w:rsid w:val="00BC797F"/>
    <w:rsid w:val="00BD3869"/>
    <w:rsid w:val="00BD66E9"/>
    <w:rsid w:val="00BD6FF4"/>
    <w:rsid w:val="00BE50AC"/>
    <w:rsid w:val="00BF2C41"/>
    <w:rsid w:val="00C058B4"/>
    <w:rsid w:val="00C05F44"/>
    <w:rsid w:val="00C131B5"/>
    <w:rsid w:val="00C15DA7"/>
    <w:rsid w:val="00C16ABF"/>
    <w:rsid w:val="00C170AE"/>
    <w:rsid w:val="00C26CB7"/>
    <w:rsid w:val="00C324C1"/>
    <w:rsid w:val="00C35073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3848"/>
    <w:rsid w:val="00CF78ED"/>
    <w:rsid w:val="00D02B25"/>
    <w:rsid w:val="00D02EBA"/>
    <w:rsid w:val="00D17C3C"/>
    <w:rsid w:val="00D230AE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6004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890"/>
    <w:rsid w:val="00E661B9"/>
    <w:rsid w:val="00E742AA"/>
    <w:rsid w:val="00E77E88"/>
    <w:rsid w:val="00E8107D"/>
    <w:rsid w:val="00E960BB"/>
    <w:rsid w:val="00EA2074"/>
    <w:rsid w:val="00EA4832"/>
    <w:rsid w:val="00EA4E9D"/>
    <w:rsid w:val="00EC15F3"/>
    <w:rsid w:val="00EC4899"/>
    <w:rsid w:val="00ED03AB"/>
    <w:rsid w:val="00ED32D2"/>
    <w:rsid w:val="00EE32DE"/>
    <w:rsid w:val="00EE5457"/>
    <w:rsid w:val="00F04E30"/>
    <w:rsid w:val="00F070AB"/>
    <w:rsid w:val="00F15548"/>
    <w:rsid w:val="00F17567"/>
    <w:rsid w:val="00F251C8"/>
    <w:rsid w:val="00F27A7B"/>
    <w:rsid w:val="00F526AF"/>
    <w:rsid w:val="00F538A5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D698249"/>
    <w:rsid w:val="18C82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E33F1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99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92F4E"/>
  </w:style>
  <w:style w:type="character" w:customStyle="1" w:styleId="spellingerror">
    <w:name w:val="spellingerror"/>
    <w:basedOn w:val="Domylnaczcionkaakapitu"/>
    <w:rsid w:val="00992F4E"/>
  </w:style>
  <w:style w:type="character" w:customStyle="1" w:styleId="eop">
    <w:name w:val="eop"/>
    <w:basedOn w:val="Domylnaczcionkaakapitu"/>
    <w:rsid w:val="00992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8D4AE-E684-40DB-AD07-0C5D452635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E841E0-4579-4B31-B1C2-B9A2275FC2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3FFFE3-5C3E-40D9-AD1B-896653BC8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9DA104-B2F4-4022-ABEF-19A70BCCF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730</Words>
  <Characters>4385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31</cp:revision>
  <cp:lastPrinted>2019-02-06T12:12:00Z</cp:lastPrinted>
  <dcterms:created xsi:type="dcterms:W3CDTF">2020-10-05T07:31:00Z</dcterms:created>
  <dcterms:modified xsi:type="dcterms:W3CDTF">2025-06-30T07:51:00Z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